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67311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Nicholas BERNARD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F2928D1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90FCB5F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F9AF4A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C67111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5DEC6214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507B8F5A" w14:textId="77777777" w:rsidR="00F31F97" w:rsidRDefault="00F31F97" w:rsidP="00F31F9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F3753BA" w14:textId="77777777" w:rsidR="00F31F97" w:rsidRDefault="00F31F97" w:rsidP="00F31F9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893CCDA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26AF92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2A4EED" w14:textId="77777777" w:rsidR="00F31F97" w:rsidRDefault="00F31F97" w:rsidP="00F31F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November 2022</w:t>
      </w:r>
    </w:p>
    <w:p w14:paraId="3960DB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A6998" w14:textId="77777777" w:rsidR="00F31F97" w:rsidRDefault="00F31F97" w:rsidP="009139A6">
      <w:r>
        <w:separator/>
      </w:r>
    </w:p>
  </w:endnote>
  <w:endnote w:type="continuationSeparator" w:id="0">
    <w:p w14:paraId="0C58F7F5" w14:textId="77777777" w:rsidR="00F31F97" w:rsidRDefault="00F31F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A1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E72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CA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31D16" w14:textId="77777777" w:rsidR="00F31F97" w:rsidRDefault="00F31F97" w:rsidP="009139A6">
      <w:r>
        <w:separator/>
      </w:r>
    </w:p>
  </w:footnote>
  <w:footnote w:type="continuationSeparator" w:id="0">
    <w:p w14:paraId="49CC8B6C" w14:textId="77777777" w:rsidR="00F31F97" w:rsidRDefault="00F31F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C7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CF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13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1F9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DDD0C"/>
  <w15:chartTrackingRefBased/>
  <w15:docId w15:val="{555A0D81-967D-4E5C-9A31-EE12D766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2022-11-30T20:41:00Z</dcterms:created>
  <dcterms:modified xsi:type="dcterms:W3CDTF">2022-11-30T20:41:00Z</dcterms:modified>
</cp:coreProperties>
</file>